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04E5" w:rsidR="001112AB" w:rsidP="00AD09F3" w:rsidRDefault="00584F15" w14:paraId="547F7B6E" w14:textId="2A1F78BD">
      <w:pPr>
        <w:pStyle w:val="Tittel"/>
      </w:pPr>
      <w:bookmarkStart w:name="_Toc181031101" w:id="0"/>
      <w:r>
        <w:t xml:space="preserve">Bilag </w:t>
      </w:r>
      <w:r w:rsidR="00F8259E">
        <w:t>5</w:t>
      </w:r>
      <w:r w:rsidRPr="00584F15">
        <w:t xml:space="preserve"> Utfylling, redegjørelse </w:t>
      </w:r>
      <w:r w:rsidR="00F8259E">
        <w:t xml:space="preserve">av </w:t>
      </w:r>
      <w:r w:rsidRPr="00F8259E" w:rsidR="00F8259E">
        <w:t>service og kontraktsvilkår</w:t>
      </w:r>
    </w:p>
    <w:p w:rsidRPr="00D842C9" w:rsidR="004367C4" w:rsidP="00D842C9" w:rsidRDefault="007604E5" w14:paraId="4E390188" w14:textId="7FA78291">
      <w:pPr>
        <w:pStyle w:val="Overskrift1"/>
        <w:keepLines/>
        <w:numPr>
          <w:ilvl w:val="0"/>
          <w:numId w:val="28"/>
        </w:numPr>
        <w:spacing w:before="60" w:after="60"/>
        <w:ind w:left="720" w:hanging="360"/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</w:pP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O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m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utfylling av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vedlegget</w:t>
      </w:r>
    </w:p>
    <w:p w:rsidRPr="003B11E7" w:rsidR="00600943" w:rsidP="00AD09F3" w:rsidRDefault="007F6A10" w14:paraId="0D3AB582" w14:textId="05FDFACC">
      <w:pPr>
        <w:rPr>
          <w:rFonts w:eastAsia="Calibri"/>
          <w:lang w:val="nb-NO"/>
        </w:rPr>
      </w:pPr>
      <w:r w:rsidRPr="003B11E7">
        <w:rPr>
          <w:rFonts w:eastAsia="Calibri"/>
          <w:lang w:val="nb-NO"/>
        </w:rPr>
        <w:t>Det vises til</w:t>
      </w:r>
      <w:r w:rsidRPr="003B11E7" w:rsidR="0091074E">
        <w:rPr>
          <w:rFonts w:eastAsia="Calibri"/>
          <w:lang w:val="nb-NO"/>
        </w:rPr>
        <w:t xml:space="preserve"> </w:t>
      </w:r>
      <w:r w:rsidRPr="003B11E7" w:rsidR="007A2A82">
        <w:rPr>
          <w:rFonts w:eastAsia="Calibri"/>
          <w:lang w:val="nb-NO"/>
        </w:rPr>
        <w:t xml:space="preserve">punkt </w:t>
      </w:r>
      <w:r w:rsidRPr="00985C22" w:rsidR="00657343">
        <w:rPr>
          <w:rFonts w:eastAsia="Calibri"/>
          <w:lang w:val="nb-NO"/>
        </w:rPr>
        <w:t xml:space="preserve">8 </w:t>
      </w:r>
      <w:r w:rsidRPr="00985C22" w:rsidR="00657343">
        <w:rPr>
          <w:rFonts w:eastAsia="Calibri"/>
          <w:i/>
          <w:iCs/>
          <w:lang w:val="nb-NO"/>
        </w:rPr>
        <w:t>Tildelingskriterier og evaluering</w:t>
      </w:r>
      <w:r w:rsidRPr="003B11E7" w:rsidR="007A2A82">
        <w:rPr>
          <w:rFonts w:eastAsia="Calibri"/>
          <w:lang w:val="nb-NO"/>
        </w:rPr>
        <w:t xml:space="preserve"> i </w:t>
      </w:r>
      <w:r w:rsidRPr="003B11E7" w:rsidR="0091074E">
        <w:rPr>
          <w:rFonts w:eastAsia="Calibri"/>
          <w:lang w:val="nb-NO"/>
        </w:rPr>
        <w:t>Konkurranse</w:t>
      </w:r>
      <w:r w:rsidRPr="003B11E7" w:rsidR="007A2A82">
        <w:rPr>
          <w:rFonts w:eastAsia="Calibri"/>
          <w:lang w:val="nb-NO"/>
        </w:rPr>
        <w:t>grunnlaget</w:t>
      </w:r>
      <w:r w:rsidR="00584F15">
        <w:rPr>
          <w:rFonts w:eastAsia="Calibri"/>
          <w:lang w:val="nb-NO"/>
        </w:rPr>
        <w:t xml:space="preserve"> samt punkt </w:t>
      </w:r>
      <w:r w:rsidRPr="00737776" w:rsidR="00737776">
        <w:rPr>
          <w:rFonts w:eastAsia="Calibri"/>
          <w:lang w:val="nb-NO"/>
        </w:rPr>
        <w:t>7</w:t>
      </w:r>
      <w:r w:rsidR="00737776">
        <w:rPr>
          <w:rFonts w:eastAsia="Calibri"/>
          <w:lang w:val="nb-NO"/>
        </w:rPr>
        <w:t xml:space="preserve"> </w:t>
      </w:r>
      <w:r w:rsidR="00737776">
        <w:rPr>
          <w:rFonts w:eastAsia="Calibri"/>
          <w:i/>
          <w:iCs/>
          <w:lang w:val="nb-NO"/>
        </w:rPr>
        <w:t>Service- og kontraktsvilkår</w:t>
      </w:r>
      <w:r w:rsidR="00584F15">
        <w:rPr>
          <w:rFonts w:eastAsia="Calibri"/>
          <w:lang w:val="nb-NO"/>
        </w:rPr>
        <w:t xml:space="preserve"> i Bilag 1 Kravspesifikasjon</w:t>
      </w:r>
      <w:r w:rsidRPr="003B11E7" w:rsidR="00587D95">
        <w:rPr>
          <w:rFonts w:eastAsia="Calibri"/>
          <w:lang w:val="nb-NO"/>
        </w:rPr>
        <w:t>.</w:t>
      </w:r>
      <w:r w:rsidRPr="003B11E7" w:rsidR="00681731">
        <w:rPr>
          <w:rFonts w:eastAsia="Calibri"/>
          <w:lang w:val="nb-NO"/>
        </w:rPr>
        <w:t xml:space="preserve"> </w:t>
      </w:r>
      <w:r w:rsidRPr="003B11E7" w:rsidR="001263C2">
        <w:rPr>
          <w:rFonts w:eastAsia="Calibri"/>
          <w:lang w:val="nb-NO"/>
        </w:rPr>
        <w:t>I dette dokumentet skal leverandøren</w:t>
      </w:r>
      <w:r w:rsidRPr="003B11E7" w:rsidR="00C33A20">
        <w:rPr>
          <w:rFonts w:eastAsia="Calibri"/>
          <w:lang w:val="nb-NO"/>
        </w:rPr>
        <w:t xml:space="preserve"> inngi</w:t>
      </w:r>
      <w:r w:rsidRPr="003B11E7" w:rsidR="007D3963">
        <w:rPr>
          <w:rFonts w:eastAsia="Calibri"/>
          <w:lang w:val="nb-NO"/>
        </w:rPr>
        <w:t xml:space="preserve"> sin</w:t>
      </w:r>
      <w:r w:rsidRPr="003B11E7" w:rsidR="00C33A20">
        <w:rPr>
          <w:rFonts w:eastAsia="Calibri"/>
          <w:lang w:val="nb-NO"/>
        </w:rPr>
        <w:t xml:space="preserve"> besva</w:t>
      </w:r>
      <w:r w:rsidRPr="003B11E7" w:rsidR="007D3963">
        <w:rPr>
          <w:rFonts w:eastAsia="Calibri"/>
          <w:lang w:val="nb-NO"/>
        </w:rPr>
        <w:t xml:space="preserve">relse knyttet til </w:t>
      </w:r>
      <w:r w:rsidRPr="003B11E7" w:rsidR="006D2114">
        <w:rPr>
          <w:rFonts w:eastAsia="Calibri"/>
          <w:lang w:val="nb-NO"/>
        </w:rPr>
        <w:t xml:space="preserve">evalueringen av </w:t>
      </w:r>
      <w:r w:rsidRPr="003B11E7" w:rsidR="00E221D4">
        <w:rPr>
          <w:rFonts w:eastAsia="Calibri"/>
          <w:i/>
          <w:iCs/>
          <w:lang w:val="nb-NO"/>
        </w:rPr>
        <w:t>«</w:t>
      </w:r>
      <w:r w:rsidR="00CA46FE">
        <w:rPr>
          <w:rFonts w:eastAsia="Calibri"/>
          <w:i/>
          <w:iCs/>
          <w:u w:val="single"/>
          <w:lang w:val="nb-NO"/>
        </w:rPr>
        <w:t>Kvalitet –</w:t>
      </w:r>
      <w:r w:rsidRPr="00F918C8" w:rsidR="00CA46FE">
        <w:rPr>
          <w:rFonts w:eastAsia="Calibri"/>
          <w:i/>
          <w:iCs/>
          <w:u w:val="single"/>
          <w:lang w:val="nb-NO"/>
        </w:rPr>
        <w:t xml:space="preserve"> </w:t>
      </w:r>
      <w:r w:rsidRPr="00F918C8" w:rsidR="00F918C8">
        <w:rPr>
          <w:rFonts w:eastAsia="Arial" w:cs="Arial"/>
          <w:color w:val="000000" w:themeColor="text1"/>
          <w:u w:val="single"/>
          <w:lang w:val="nb-NO"/>
        </w:rPr>
        <w:t>Service- og kontraktsvilkår, herunder bytte-/leievilkår samt tilbakelevering</w:t>
      </w:r>
      <w:r w:rsidRPr="00F918C8" w:rsidR="00E221D4">
        <w:rPr>
          <w:rFonts w:eastAsia="Calibri"/>
          <w:i/>
          <w:iCs/>
          <w:lang w:val="nb-NO"/>
        </w:rPr>
        <w:t>»</w:t>
      </w:r>
      <w:r w:rsidRPr="00F918C8" w:rsidR="00E221D4">
        <w:rPr>
          <w:rFonts w:eastAsia="Calibri"/>
          <w:lang w:val="nb-NO"/>
        </w:rPr>
        <w:t>.</w:t>
      </w:r>
    </w:p>
    <w:p w:rsidR="00764B83" w:rsidP="11B13804" w:rsidRDefault="007D3963" w14:paraId="4F5C9C66" w14:textId="53451301">
      <w:pPr>
        <w:pStyle w:val="Normal"/>
        <w:suppressLineNumbers w:val="0"/>
        <w:bidi w:val="0"/>
        <w:spacing w:before="120" w:beforeAutospacing="off" w:after="120" w:afterAutospacing="off" w:line="259" w:lineRule="auto"/>
        <w:ind w:left="0" w:right="0"/>
        <w:jc w:val="left"/>
        <w:rPr>
          <w:rFonts w:eastAsia="Calibri" w:cs="Arial"/>
          <w:lang w:val="nb-NO"/>
        </w:rPr>
      </w:pPr>
      <w:r w:rsidRPr="11B13804" w:rsidR="007D3963">
        <w:rPr>
          <w:rFonts w:eastAsia="Calibri" w:cs="Arial"/>
          <w:lang w:val="nb-NO"/>
        </w:rPr>
        <w:t xml:space="preserve">Den totale redegjørelsen </w:t>
      </w:r>
      <w:r w:rsidRPr="11B13804" w:rsidR="00D3381F">
        <w:rPr>
          <w:rFonts w:eastAsia="Calibri" w:cs="Arial"/>
          <w:lang w:val="nb-NO"/>
        </w:rPr>
        <w:t xml:space="preserve">er begrenset til </w:t>
      </w:r>
      <w:r w:rsidRPr="11B13804" w:rsidR="00D3381F">
        <w:rPr>
          <w:rFonts w:eastAsia="Calibri" w:cs="Arial"/>
          <w:b w:val="1"/>
          <w:bCs w:val="1"/>
          <w:u w:val="single"/>
          <w:lang w:val="nb-NO"/>
        </w:rPr>
        <w:t>maksimal</w:t>
      </w:r>
      <w:r w:rsidRPr="11B13804" w:rsidR="003F0C3F">
        <w:rPr>
          <w:rFonts w:eastAsia="Calibri" w:cs="Arial"/>
          <w:b w:val="1"/>
          <w:bCs w:val="1"/>
          <w:u w:val="single"/>
          <w:lang w:val="nb-NO"/>
        </w:rPr>
        <w:t xml:space="preserve">t </w:t>
      </w:r>
      <w:r w:rsidRPr="11B13804" w:rsidR="2E9DCD26">
        <w:rPr>
          <w:rFonts w:eastAsia="Calibri" w:cs="Arial"/>
          <w:b w:val="1"/>
          <w:bCs w:val="1"/>
          <w:u w:val="single"/>
          <w:lang w:val="nb-NO"/>
        </w:rPr>
        <w:t>tre</w:t>
      </w:r>
      <w:r w:rsidRPr="11B13804" w:rsidR="00D3381F">
        <w:rPr>
          <w:rFonts w:eastAsia="Calibri" w:cs="Arial"/>
          <w:b w:val="1"/>
          <w:bCs w:val="1"/>
          <w:u w:val="single"/>
          <w:lang w:val="nb-NO"/>
        </w:rPr>
        <w:t>A4-sider (</w:t>
      </w:r>
      <w:r w:rsidRPr="11B13804" w:rsidR="00A06049">
        <w:rPr>
          <w:rFonts w:eastAsia="Calibri" w:cs="Arial"/>
          <w:b w:val="1"/>
          <w:bCs w:val="1"/>
          <w:u w:val="single"/>
          <w:lang w:val="nb-NO"/>
        </w:rPr>
        <w:t>maksimalt 570 ord per side</w:t>
      </w:r>
      <w:r w:rsidRPr="11B13804" w:rsidR="00D3381F">
        <w:rPr>
          <w:rFonts w:eastAsia="Calibri" w:cs="Arial"/>
          <w:b w:val="1"/>
          <w:bCs w:val="1"/>
          <w:u w:val="single"/>
          <w:lang w:val="nb-NO"/>
        </w:rPr>
        <w:t>)</w:t>
      </w:r>
      <w:r w:rsidRPr="11B13804" w:rsidR="00D3381F">
        <w:rPr>
          <w:rFonts w:eastAsia="Calibri" w:cs="Arial"/>
          <w:b w:val="1"/>
          <w:bCs w:val="1"/>
          <w:u w:val="single"/>
          <w:lang w:val="nb-NO"/>
        </w:rPr>
        <w:t>.</w:t>
      </w:r>
      <w:r w:rsidRPr="11B13804" w:rsidR="00D3381F">
        <w:rPr>
          <w:rFonts w:eastAsia="Calibri" w:cs="Arial"/>
          <w:lang w:val="nb-NO"/>
        </w:rPr>
        <w:t xml:space="preserve"> All redegjørelse utover dette vil ikke bli vurdert.</w:t>
      </w:r>
      <w:r w:rsidRPr="11B13804" w:rsidR="004A6281">
        <w:rPr>
          <w:rFonts w:eastAsia="Calibri" w:cs="Arial"/>
          <w:lang w:val="nb-NO"/>
        </w:rPr>
        <w:t xml:space="preserve"> </w:t>
      </w:r>
      <w:r w:rsidRPr="11B13804" w:rsidR="00887219">
        <w:rPr>
          <w:rFonts w:eastAsia="Calibri" w:cs="Arial"/>
          <w:lang w:val="nb-NO"/>
        </w:rPr>
        <w:t>Det er opp til leverandør hvordan de sidene disponeres.</w:t>
      </w:r>
    </w:p>
    <w:p w:rsidRPr="00175BDF" w:rsidR="00BF2285" w:rsidP="00BF2285" w:rsidRDefault="00BF2285" w14:paraId="3A05AE37" w14:textId="77777777">
      <w:pPr>
        <w:pStyle w:val="Contractstyle"/>
        <w:ind w:left="0"/>
        <w:rPr>
          <w:rFonts w:ascii="Arial" w:hAnsi="Arial" w:eastAsia="Calibri" w:cs="Arial"/>
          <w:sz w:val="22"/>
          <w:szCs w:val="22"/>
          <w:lang w:val="nb-NO"/>
        </w:rPr>
      </w:pPr>
      <w:r w:rsidRPr="00175BDF">
        <w:rPr>
          <w:rFonts w:ascii="Arial" w:hAnsi="Arial" w:eastAsia="Calibri" w:cs="Arial"/>
          <w:sz w:val="22"/>
          <w:szCs w:val="22"/>
          <w:lang w:val="nb-NO"/>
        </w:rPr>
        <w:t>I redegjørelsen er det viktig at leverandøren følger instruksene angitt i hhv. Konkurransegrunnlaget og Bilag 1 Kravspesifikasjonen, slik at oppdragsgiver er i best mulig stand til å evaluere tilbudets styrker.</w:t>
      </w:r>
    </w:p>
    <w:p w:rsidR="0018202C" w:rsidP="0018202C" w:rsidRDefault="0018202C" w14:paraId="3A646F5E" w14:textId="77777777">
      <w:pPr>
        <w:pStyle w:val="Contractstyle"/>
        <w:rPr>
          <w:rFonts w:eastAsia="Calibri"/>
          <w:lang w:val="nb-NO"/>
        </w:rPr>
      </w:pPr>
      <w:r>
        <w:rPr>
          <w:rFonts w:eastAsia="Calibri"/>
          <w:lang w:val="nb-NO"/>
        </w:rPr>
        <w:br w:type="page"/>
      </w:r>
    </w:p>
    <w:p w:rsidRPr="00AD09F3" w:rsidR="00421D06" w:rsidP="00AD09F3" w:rsidRDefault="00421D06" w14:paraId="0CC514B0" w14:textId="77777777">
      <w:pPr>
        <w:rPr>
          <w:rFonts w:eastAsia="Calibri" w:cs="Arial"/>
          <w:szCs w:val="22"/>
          <w:lang w:val="nb-NO"/>
        </w:rPr>
      </w:pPr>
    </w:p>
    <w:p w:rsidR="0027179B" w:rsidP="004367C4" w:rsidRDefault="00887219" w14:paraId="5B022132" w14:textId="3DCE7C25">
      <w:pPr>
        <w:pStyle w:val="Overskrift1"/>
        <w:rPr>
          <w:i/>
          <w:iCs/>
          <w:lang w:val="nb-NO"/>
        </w:rPr>
      </w:pPr>
      <w:r w:rsidRPr="001B48AA">
        <w:rPr>
          <w:rFonts w:eastAsia="Calibri"/>
          <w:lang w:val="nb-NO"/>
        </w:rPr>
        <w:t>Leverandørens redegjørelse</w:t>
      </w:r>
      <w:r w:rsidR="001B48AA">
        <w:rPr>
          <w:rFonts w:eastAsia="Calibri"/>
          <w:lang w:val="nb-NO"/>
        </w:rPr>
        <w:t xml:space="preserve"> </w:t>
      </w:r>
      <w:r w:rsidRPr="0027179B" w:rsidR="0027179B">
        <w:rPr>
          <w:highlight w:val="yellow"/>
          <w:lang w:val="nb-NO"/>
        </w:rPr>
        <w:t>(</w:t>
      </w:r>
      <w:r w:rsidRPr="00943609" w:rsidR="0027179B">
        <w:rPr>
          <w:i/>
          <w:iCs/>
          <w:color w:val="FF0000"/>
          <w:highlight w:val="yellow"/>
          <w:lang w:val="nb-NO"/>
        </w:rPr>
        <w:t>Side 1/2</w:t>
      </w:r>
      <w:r w:rsidR="0027179B">
        <w:rPr>
          <w:i/>
          <w:iCs/>
          <w:lang w:val="nb-NO"/>
        </w:rPr>
        <w:t>)</w:t>
      </w:r>
    </w:p>
    <w:p w:rsidR="0027179B" w:rsidP="0027179B" w:rsidRDefault="0027179B" w14:paraId="357D6392" w14:textId="77777777">
      <w:pPr>
        <w:pStyle w:val="Contractstyle"/>
        <w:rPr>
          <w:kern w:val="28"/>
          <w:szCs w:val="22"/>
          <w:lang w:val="nb-NO"/>
        </w:rPr>
      </w:pPr>
      <w:r>
        <w:rPr>
          <w:lang w:val="nb-NO"/>
        </w:rPr>
        <w:br w:type="page"/>
      </w:r>
    </w:p>
    <w:p w:rsidRPr="0027179B" w:rsidR="004367C4" w:rsidP="004367C4" w:rsidRDefault="0027179B" w14:paraId="32DC0592" w14:textId="0FB03C04">
      <w:pPr>
        <w:pStyle w:val="Overskrift1"/>
        <w:rPr>
          <w:rFonts w:eastAsia="Calibri"/>
          <w:lang w:val="nb-NO"/>
        </w:rPr>
      </w:pPr>
      <w:r w:rsidRPr="0027179B">
        <w:rPr>
          <w:highlight w:val="yellow"/>
          <w:lang w:val="nb-NO"/>
        </w:rPr>
        <w:lastRenderedPageBreak/>
        <w:t>(</w:t>
      </w:r>
      <w:r w:rsidRPr="0027179B">
        <w:rPr>
          <w:i/>
          <w:iCs/>
          <w:highlight w:val="yellow"/>
          <w:lang w:val="nb-NO"/>
        </w:rPr>
        <w:t xml:space="preserve">Side </w:t>
      </w:r>
      <w:r>
        <w:rPr>
          <w:i/>
          <w:iCs/>
          <w:highlight w:val="yellow"/>
          <w:lang w:val="nb-NO"/>
        </w:rPr>
        <w:t>2/</w:t>
      </w:r>
      <w:r w:rsidRPr="0027179B">
        <w:rPr>
          <w:i/>
          <w:iCs/>
          <w:highlight w:val="yellow"/>
          <w:lang w:val="nb-NO"/>
        </w:rPr>
        <w:t>2</w:t>
      </w:r>
      <w:r>
        <w:rPr>
          <w:i/>
          <w:iCs/>
          <w:lang w:val="nb-NO"/>
        </w:rPr>
        <w:t>)</w:t>
      </w:r>
    </w:p>
    <w:bookmarkEnd w:id="0"/>
    <w:p w:rsidRPr="001B48AA" w:rsidR="00566520" w:rsidP="00AD09F3" w:rsidRDefault="00603D6A" w14:paraId="73E60A05" w14:textId="6D623343">
      <w:pPr>
        <w:rPr>
          <w:rFonts w:eastAsia="Arial"/>
          <w:color w:val="FF0000"/>
          <w:highlight w:val="yellow"/>
          <w:lang w:val="nb-NO"/>
        </w:rPr>
      </w:pPr>
      <w:r w:rsidRPr="001B48AA">
        <w:rPr>
          <w:rFonts w:eastAsia="Arial"/>
          <w:color w:val="FF0000"/>
          <w:highlight w:val="yellow"/>
          <w:lang w:val="nb-NO"/>
        </w:rPr>
        <w:t xml:space="preserve"> </w:t>
      </w:r>
    </w:p>
    <w:sectPr w:rsidRPr="001B48AA" w:rsidR="00566520" w:rsidSect="00CE0037">
      <w:headerReference w:type="default" r:id="rId11"/>
      <w:headerReference w:type="first" r:id="rId12"/>
      <w:pgSz w:w="11907" w:h="16840" w:orient="portrait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04AE" w:rsidRDefault="00C504AE" w14:paraId="418F309E" w14:textId="77777777">
      <w:r>
        <w:separator/>
      </w:r>
    </w:p>
  </w:endnote>
  <w:endnote w:type="continuationSeparator" w:id="0">
    <w:p w:rsidR="00C504AE" w:rsidRDefault="00C504AE" w14:paraId="647DE29B" w14:textId="77777777">
      <w:r>
        <w:continuationSeparator/>
      </w:r>
    </w:p>
  </w:endnote>
  <w:endnote w:type="continuationNotice" w:id="1">
    <w:p w:rsidR="00C504AE" w:rsidRDefault="00C504AE" w14:paraId="47D32E18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04AE" w:rsidRDefault="00C504AE" w14:paraId="3CCA7372" w14:textId="77777777">
      <w:r>
        <w:separator/>
      </w:r>
    </w:p>
  </w:footnote>
  <w:footnote w:type="continuationSeparator" w:id="0">
    <w:p w:rsidR="00C504AE" w:rsidRDefault="00C504AE" w14:paraId="65CFE756" w14:textId="77777777">
      <w:r>
        <w:continuationSeparator/>
      </w:r>
    </w:p>
  </w:footnote>
  <w:footnote w:type="continuationNotice" w:id="1">
    <w:p w:rsidR="00C504AE" w:rsidRDefault="00C504AE" w14:paraId="0C83FC33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90C8A" w:rsidR="00E500B0" w:rsidP="11B13804" w:rsidRDefault="6A83C217" w14:paraId="4B4FC26B" w14:textId="7D6CAF79">
    <w:pPr>
      <w:pStyle w:val="header0"/>
      <w:rPr>
        <w:rFonts w:ascii="Arial" w:hAnsi="Arial" w:cs="Arial"/>
        <w:sz w:val="18"/>
        <w:szCs w:val="18"/>
        <w:lang w:val="en-GB"/>
      </w:rPr>
    </w:pPr>
    <w:r w:rsidRPr="11B13804" w:rsidR="11B13804">
      <w:rPr>
        <w:rFonts w:ascii="Arial" w:hAnsi="Arial" w:cs="Arial"/>
        <w:sz w:val="18"/>
        <w:szCs w:val="18"/>
        <w:lang w:val="en-GB"/>
      </w:rPr>
      <w:t xml:space="preserve">ANSKAFFELSE NR.: </w:t>
    </w:r>
    <w:r w:rsidRPr="11B13804" w:rsidR="11B13804">
      <w:rPr>
        <w:rFonts w:ascii="Arial" w:hAnsi="Arial" w:cs="Arial"/>
        <w:sz w:val="18"/>
        <w:szCs w:val="18"/>
        <w:lang w:val="en-GB"/>
      </w:rPr>
      <w:t>202</w:t>
    </w:r>
    <w:r w:rsidRPr="11B13804" w:rsidR="11B13804">
      <w:rPr>
        <w:rFonts w:ascii="Arial" w:hAnsi="Arial" w:cs="Arial"/>
        <w:sz w:val="18"/>
        <w:szCs w:val="18"/>
        <w:lang w:val="en-GB"/>
      </w:rPr>
      <w:t>60016-1 Betalingsløsning MT</w:t>
    </w:r>
    <w:r>
      <w:tab/>
    </w:r>
    <w:r w:rsidRPr="11B13804" w:rsidR="11B13804">
      <w:rPr>
        <w:rFonts w:ascii="Arial" w:hAnsi="Arial" w:cs="Arial"/>
        <w:sz w:val="18"/>
        <w:szCs w:val="18"/>
        <w:lang w:val="en-GB"/>
      </w:rPr>
      <w:t xml:space="preserve">Side </w:t>
    </w:r>
    <w:r w:rsidRPr="11B13804">
      <w:rPr>
        <w:sz w:val="18"/>
        <w:szCs w:val="18"/>
        <w:lang w:val="en-GB"/>
      </w:rPr>
      <w:fldChar w:fldCharType="begin"/>
    </w:r>
    <w:r w:rsidRPr="11B13804">
      <w:rPr>
        <w:rFonts w:ascii="Arial" w:hAnsi="Arial" w:cs="Arial"/>
        <w:sz w:val="18"/>
        <w:szCs w:val="18"/>
      </w:rPr>
      <w:instrText xml:space="preserve"> PAGE </w:instrText>
    </w:r>
    <w:r w:rsidRPr="11B13804">
      <w:rPr>
        <w:rFonts w:ascii="Arial" w:hAnsi="Arial" w:cs="Arial"/>
        <w:sz w:val="18"/>
        <w:szCs w:val="18"/>
      </w:rPr>
      <w:fldChar w:fldCharType="separate"/>
    </w:r>
    <w:r w:rsidRPr="11B13804" w:rsidR="11B13804">
      <w:rPr>
        <w:sz w:val="18"/>
        <w:szCs w:val="18"/>
        <w:lang w:val="en-GB"/>
      </w:rPr>
      <w:t>1</w:t>
    </w:r>
    <w:r w:rsidRPr="11B13804">
      <w:rPr>
        <w:sz w:val="18"/>
        <w:szCs w:val="18"/>
        <w:lang w:val="en-GB"/>
      </w:rPr>
      <w:fldChar w:fldCharType="end"/>
    </w:r>
    <w:r w:rsidRPr="11B13804" w:rsidR="11B13804">
      <w:rPr>
        <w:rFonts w:ascii="Arial" w:hAnsi="Arial" w:cs="Arial"/>
        <w:sz w:val="18"/>
        <w:szCs w:val="18"/>
        <w:lang w:val="en-GB"/>
      </w:rPr>
      <w:t xml:space="preserve"> av </w:t>
    </w:r>
    <w:r w:rsidRPr="11B13804">
      <w:rPr>
        <w:sz w:val="18"/>
        <w:szCs w:val="18"/>
        <w:lang w:val="en-GB"/>
      </w:rPr>
      <w:fldChar w:fldCharType="begin"/>
    </w:r>
    <w:r w:rsidRPr="11B13804">
      <w:rPr>
        <w:rFonts w:ascii="Arial" w:hAnsi="Arial" w:cs="Arial"/>
        <w:sz w:val="18"/>
        <w:szCs w:val="18"/>
      </w:rPr>
      <w:instrText xml:space="preserve"> NUMPAGES </w:instrText>
    </w:r>
    <w:r w:rsidRPr="11B13804">
      <w:rPr>
        <w:rFonts w:ascii="Arial" w:hAnsi="Arial" w:cs="Arial"/>
        <w:sz w:val="18"/>
        <w:szCs w:val="18"/>
      </w:rPr>
      <w:fldChar w:fldCharType="separate"/>
    </w:r>
    <w:r w:rsidRPr="11B13804" w:rsidR="11B13804">
      <w:rPr>
        <w:sz w:val="18"/>
        <w:szCs w:val="18"/>
        <w:lang w:val="en-GB"/>
      </w:rPr>
      <w:t>2</w:t>
    </w:r>
    <w:r w:rsidRPr="11B13804">
      <w:rPr>
        <w:sz w:val="18"/>
        <w:szCs w:val="18"/>
        <w:lang w:val="en-GB"/>
      </w:rPr>
      <w:fldChar w:fldCharType="end"/>
    </w:r>
  </w:p>
  <w:p w:rsidRPr="00C12239" w:rsidR="00E500B0" w:rsidP="00E500B0" w:rsidRDefault="00E500B0" w14:paraId="4DE26C85" w14:textId="77777777">
    <w:pPr>
      <w:pStyle w:val="header0"/>
      <w:rPr>
        <w:rFonts w:ascii="Arial" w:hAnsi="Arial" w:cs="Arial"/>
        <w:sz w:val="18"/>
        <w:szCs w:val="18"/>
      </w:rPr>
    </w:pPr>
  </w:p>
  <w:p w:rsidRPr="00E500B0" w:rsidR="00D44D2E" w:rsidP="00E500B0" w:rsidRDefault="00D44D2E" w14:paraId="1FC39945" w14:textId="77777777">
    <w:pPr>
      <w:pStyle w:val="Topptekst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90C8A" w:rsidR="00F71745" w:rsidP="11B13804" w:rsidRDefault="6A83C217" w14:paraId="06BA082C" w14:textId="6A8B6A07">
    <w:pPr>
      <w:pStyle w:val="header0"/>
      <w:rPr>
        <w:rFonts w:ascii="Arial" w:hAnsi="Arial" w:cs="Arial"/>
        <w:sz w:val="18"/>
        <w:szCs w:val="18"/>
        <w:lang w:val="en-GB"/>
      </w:rPr>
    </w:pPr>
    <w:r w:rsidRPr="11B13804" w:rsidR="11B13804">
      <w:rPr>
        <w:rFonts w:ascii="Arial" w:hAnsi="Arial" w:cs="Arial"/>
        <w:sz w:val="18"/>
        <w:szCs w:val="18"/>
        <w:lang w:val="en-GB"/>
      </w:rPr>
      <w:t xml:space="preserve">ANSKAFFELSE NR.: </w:t>
    </w:r>
    <w:r w:rsidRPr="11B13804" w:rsidR="11B13804">
      <w:rPr>
        <w:rFonts w:ascii="Arial" w:hAnsi="Arial" w:cs="Arial"/>
        <w:sz w:val="18"/>
        <w:szCs w:val="18"/>
        <w:lang w:val="en-GB"/>
      </w:rPr>
      <w:t>202</w:t>
    </w:r>
    <w:r w:rsidRPr="11B13804" w:rsidR="11B13804">
      <w:rPr>
        <w:rFonts w:ascii="Arial" w:hAnsi="Arial" w:cs="Arial"/>
        <w:sz w:val="18"/>
        <w:szCs w:val="18"/>
        <w:lang w:val="en-GB"/>
      </w:rPr>
      <w:t>60016-1 Betalingsløsning MT</w:t>
    </w:r>
    <w:r>
      <w:tab/>
    </w:r>
    <w:r w:rsidRPr="11B13804" w:rsidR="11B13804">
      <w:rPr>
        <w:rFonts w:ascii="Arial" w:hAnsi="Arial" w:cs="Arial"/>
        <w:sz w:val="18"/>
        <w:szCs w:val="18"/>
        <w:lang w:val="en-GB"/>
      </w:rPr>
      <w:t xml:space="preserve">Side </w:t>
    </w:r>
    <w:r w:rsidRPr="11B13804">
      <w:rPr>
        <w:rFonts w:ascii="Arial" w:hAnsi="Arial" w:cs="Arial"/>
        <w:noProof/>
        <w:sz w:val="18"/>
        <w:szCs w:val="18"/>
        <w:lang w:val="en-GB"/>
      </w:rPr>
      <w:fldChar w:fldCharType="begin"/>
    </w:r>
    <w:r w:rsidRPr="11B13804">
      <w:rPr>
        <w:rFonts w:ascii="Arial" w:hAnsi="Arial" w:cs="Arial"/>
        <w:sz w:val="18"/>
        <w:szCs w:val="18"/>
      </w:rPr>
      <w:instrText xml:space="preserve"> PAGE </w:instrText>
    </w:r>
    <w:r w:rsidRPr="11B13804">
      <w:rPr>
        <w:rFonts w:ascii="Arial" w:hAnsi="Arial" w:cs="Arial"/>
        <w:sz w:val="18"/>
        <w:szCs w:val="18"/>
      </w:rPr>
      <w:fldChar w:fldCharType="separate"/>
    </w:r>
    <w:r w:rsidRPr="11B13804" w:rsidR="11B13804">
      <w:rPr>
        <w:rFonts w:ascii="Arial" w:hAnsi="Arial" w:cs="Arial"/>
        <w:noProof/>
        <w:sz w:val="18"/>
        <w:szCs w:val="18"/>
        <w:lang w:val="en-GB"/>
      </w:rPr>
      <w:t>1</w:t>
    </w:r>
    <w:r w:rsidRPr="11B13804">
      <w:rPr>
        <w:rFonts w:ascii="Arial" w:hAnsi="Arial" w:cs="Arial"/>
        <w:noProof/>
        <w:sz w:val="18"/>
        <w:szCs w:val="18"/>
        <w:lang w:val="en-GB"/>
      </w:rPr>
      <w:fldChar w:fldCharType="end"/>
    </w:r>
    <w:r w:rsidRPr="11B13804" w:rsidR="11B13804">
      <w:rPr>
        <w:rFonts w:ascii="Arial" w:hAnsi="Arial" w:cs="Arial"/>
        <w:sz w:val="18"/>
        <w:szCs w:val="18"/>
        <w:lang w:val="en-GB"/>
      </w:rPr>
      <w:t xml:space="preserve"> av </w:t>
    </w:r>
    <w:r w:rsidRPr="11B13804">
      <w:rPr>
        <w:rFonts w:ascii="Arial" w:hAnsi="Arial" w:cs="Arial"/>
        <w:noProof/>
        <w:sz w:val="18"/>
        <w:szCs w:val="18"/>
        <w:lang w:val="en-GB"/>
      </w:rPr>
      <w:fldChar w:fldCharType="begin"/>
    </w:r>
    <w:r w:rsidRPr="11B13804">
      <w:rPr>
        <w:rFonts w:ascii="Arial" w:hAnsi="Arial" w:cs="Arial"/>
        <w:sz w:val="18"/>
        <w:szCs w:val="18"/>
      </w:rPr>
      <w:instrText xml:space="preserve"> NUMPAGES </w:instrText>
    </w:r>
    <w:r w:rsidRPr="11B13804">
      <w:rPr>
        <w:rFonts w:ascii="Arial" w:hAnsi="Arial" w:cs="Arial"/>
        <w:sz w:val="18"/>
        <w:szCs w:val="18"/>
      </w:rPr>
      <w:fldChar w:fldCharType="separate"/>
    </w:r>
    <w:r w:rsidRPr="11B13804" w:rsidR="11B13804">
      <w:rPr>
        <w:rFonts w:ascii="Arial" w:hAnsi="Arial" w:cs="Arial"/>
        <w:noProof/>
        <w:sz w:val="18"/>
        <w:szCs w:val="18"/>
        <w:lang w:val="en-GB"/>
      </w:rPr>
      <w:t>3</w:t>
    </w:r>
    <w:r w:rsidRPr="11B13804">
      <w:rPr>
        <w:rFonts w:ascii="Arial" w:hAnsi="Arial" w:cs="Arial"/>
        <w:noProof/>
        <w:sz w:val="18"/>
        <w:szCs w:val="18"/>
        <w:lang w:val="en-GB"/>
      </w:rPr>
      <w:fldChar w:fldCharType="end"/>
    </w:r>
  </w:p>
  <w:p w:rsidRPr="00C12239" w:rsidR="00F71745" w:rsidRDefault="00F71745" w14:paraId="090BFE1C" w14:textId="004E0FA0">
    <w:pPr>
      <w:pStyle w:val="header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08316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00D22B33"/>
    <w:multiLevelType w:val="hybridMultilevel"/>
    <w:tmpl w:val="AC665F50"/>
    <w:lvl w:ilvl="0" w:tplc="DB74B524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3" w15:restartNumberingAfterBreak="0">
    <w:nsid w:val="20187014"/>
    <w:multiLevelType w:val="hybridMultilevel"/>
    <w:tmpl w:val="B1466D9E"/>
    <w:lvl w:ilvl="0" w:tplc="A5066A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2A020F0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844E2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63DC65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D64A8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8C2F3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EFAF2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130AD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6368EF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3BB748D"/>
    <w:multiLevelType w:val="hybridMultilevel"/>
    <w:tmpl w:val="352A1B6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6" w15:restartNumberingAfterBreak="0">
    <w:nsid w:val="29EFEAA1"/>
    <w:multiLevelType w:val="hybridMultilevel"/>
    <w:tmpl w:val="AA482C52"/>
    <w:lvl w:ilvl="0" w:tplc="A3EE75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2C0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A9E9F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3E0F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2C74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3A87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6E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2C69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2E4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E51A00"/>
    <w:multiLevelType w:val="multilevel"/>
    <w:tmpl w:val="08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496A38"/>
    <w:multiLevelType w:val="hybridMultilevel"/>
    <w:tmpl w:val="A170EA86"/>
    <w:lvl w:ilvl="0" w:tplc="24E4CB5A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D73801D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64AB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E8AA5C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182EE3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8AD69F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C5AB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7F100E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7FC8A70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405D5E38"/>
    <w:multiLevelType w:val="hybridMultilevel"/>
    <w:tmpl w:val="BF584D90"/>
    <w:lvl w:ilvl="0" w:tplc="5B52E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BFB077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CA06E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A8020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82F2DE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EB066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6B1A5E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A1C0E8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E482044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3153DFC"/>
    <w:multiLevelType w:val="hybridMultilevel"/>
    <w:tmpl w:val="71A8A2FA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49B394F"/>
    <w:multiLevelType w:val="hybridMultilevel"/>
    <w:tmpl w:val="A0FEDAC0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98484F"/>
    <w:multiLevelType w:val="hybridMultilevel"/>
    <w:tmpl w:val="8662D96A"/>
    <w:lvl w:ilvl="0" w:tplc="B0205C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/>
        <w:b w:val="0"/>
        <w:i w:val="0"/>
        <w:sz w:val="20"/>
      </w:rPr>
    </w:lvl>
    <w:lvl w:ilvl="1" w:tplc="485C59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F6A65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7B169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E3004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369207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9F2F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5686D9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546C4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C571A0"/>
    <w:multiLevelType w:val="hybridMultilevel"/>
    <w:tmpl w:val="0F64B7E2"/>
    <w:lvl w:ilvl="0" w:tplc="946A398C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F19FA"/>
    <w:multiLevelType w:val="hybridMultilevel"/>
    <w:tmpl w:val="837828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94313E"/>
    <w:multiLevelType w:val="multilevel"/>
    <w:tmpl w:val="CB0AD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6C6CDC"/>
    <w:multiLevelType w:val="hybridMultilevel"/>
    <w:tmpl w:val="5BD435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37BC"/>
    <w:multiLevelType w:val="multilevel"/>
    <w:tmpl w:val="2F6A5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2394F45"/>
    <w:multiLevelType w:val="hybridMultilevel"/>
    <w:tmpl w:val="2C1EE5BC"/>
    <w:lvl w:ilvl="0" w:tplc="1E5CFF5A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E5B615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E9E2C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5C488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FB041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AB580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AFC7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B476A7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A41405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908224352">
    <w:abstractNumId w:val="0"/>
  </w:num>
  <w:num w:numId="2" w16cid:durableId="1749381347">
    <w:abstractNumId w:val="9"/>
  </w:num>
  <w:num w:numId="3" w16cid:durableId="1723211821">
    <w:abstractNumId w:val="8"/>
  </w:num>
  <w:num w:numId="4" w16cid:durableId="899679351">
    <w:abstractNumId w:val="3"/>
  </w:num>
  <w:num w:numId="5" w16cid:durableId="1757288465">
    <w:abstractNumId w:val="12"/>
  </w:num>
  <w:num w:numId="6" w16cid:durableId="170802020">
    <w:abstractNumId w:val="0"/>
  </w:num>
  <w:num w:numId="7" w16cid:durableId="1469859928">
    <w:abstractNumId w:val="0"/>
  </w:num>
  <w:num w:numId="8" w16cid:durableId="1783109497">
    <w:abstractNumId w:val="0"/>
  </w:num>
  <w:num w:numId="9" w16cid:durableId="1854806506">
    <w:abstractNumId w:val="0"/>
  </w:num>
  <w:num w:numId="10" w16cid:durableId="1511606927">
    <w:abstractNumId w:val="0"/>
  </w:num>
  <w:num w:numId="11" w16cid:durableId="457989782">
    <w:abstractNumId w:val="0"/>
  </w:num>
  <w:num w:numId="12" w16cid:durableId="1474131973">
    <w:abstractNumId w:val="12"/>
    <w:lvlOverride w:ilvl="0">
      <w:startOverride w:val="1"/>
    </w:lvlOverride>
  </w:num>
  <w:num w:numId="13" w16cid:durableId="1972586816">
    <w:abstractNumId w:val="12"/>
    <w:lvlOverride w:ilvl="0">
      <w:startOverride w:val="1"/>
    </w:lvlOverride>
  </w:num>
  <w:num w:numId="14" w16cid:durableId="935475676">
    <w:abstractNumId w:val="0"/>
  </w:num>
  <w:num w:numId="15" w16cid:durableId="816990509">
    <w:abstractNumId w:val="20"/>
  </w:num>
  <w:num w:numId="16" w16cid:durableId="621769321">
    <w:abstractNumId w:val="0"/>
  </w:num>
  <w:num w:numId="17" w16cid:durableId="676537074">
    <w:abstractNumId w:val="0"/>
  </w:num>
  <w:num w:numId="18" w16cid:durableId="527454282">
    <w:abstractNumId w:val="19"/>
  </w:num>
  <w:num w:numId="19" w16cid:durableId="128792059">
    <w:abstractNumId w:val="13"/>
  </w:num>
  <w:num w:numId="20" w16cid:durableId="1219778800">
    <w:abstractNumId w:val="5"/>
  </w:num>
  <w:num w:numId="21" w16cid:durableId="852492981">
    <w:abstractNumId w:val="2"/>
  </w:num>
  <w:num w:numId="22" w16cid:durableId="1438595683">
    <w:abstractNumId w:val="15"/>
  </w:num>
  <w:num w:numId="23" w16cid:durableId="60561982">
    <w:abstractNumId w:val="6"/>
  </w:num>
  <w:num w:numId="24" w16cid:durableId="1825075453">
    <w:abstractNumId w:val="4"/>
  </w:num>
  <w:num w:numId="25" w16cid:durableId="1034422854">
    <w:abstractNumId w:val="14"/>
  </w:num>
  <w:num w:numId="26" w16cid:durableId="683940230">
    <w:abstractNumId w:val="18"/>
  </w:num>
  <w:num w:numId="27" w16cid:durableId="130485745">
    <w:abstractNumId w:val="1"/>
  </w:num>
  <w:num w:numId="28" w16cid:durableId="624701360">
    <w:abstractNumId w:val="7"/>
  </w:num>
  <w:num w:numId="29" w16cid:durableId="2047099169">
    <w:abstractNumId w:val="10"/>
  </w:num>
  <w:num w:numId="30" w16cid:durableId="844248902">
    <w:abstractNumId w:val="11"/>
  </w:num>
  <w:num w:numId="31" w16cid:durableId="1557006672">
    <w:abstractNumId w:val="16"/>
  </w:num>
  <w:num w:numId="32" w16cid:durableId="3568095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activeWritingStyle w:lang="nb-NO" w:vendorID="22" w:dllVersion="513" w:checkStyle="1" w:appName="MSWord"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138B8"/>
    <w:rsid w:val="00026F66"/>
    <w:rsid w:val="000272BC"/>
    <w:rsid w:val="00045EFA"/>
    <w:rsid w:val="00060C77"/>
    <w:rsid w:val="000654F1"/>
    <w:rsid w:val="000678A6"/>
    <w:rsid w:val="0008509B"/>
    <w:rsid w:val="000876B4"/>
    <w:rsid w:val="00095512"/>
    <w:rsid w:val="000C1772"/>
    <w:rsid w:val="000C7A6B"/>
    <w:rsid w:val="000D6891"/>
    <w:rsid w:val="000D779C"/>
    <w:rsid w:val="000E3A8C"/>
    <w:rsid w:val="000E6057"/>
    <w:rsid w:val="000F1CFA"/>
    <w:rsid w:val="0010709F"/>
    <w:rsid w:val="001112AB"/>
    <w:rsid w:val="001263C2"/>
    <w:rsid w:val="0013561B"/>
    <w:rsid w:val="0015180B"/>
    <w:rsid w:val="0015373E"/>
    <w:rsid w:val="00167199"/>
    <w:rsid w:val="0017520B"/>
    <w:rsid w:val="00175E7B"/>
    <w:rsid w:val="001817A5"/>
    <w:rsid w:val="0018202C"/>
    <w:rsid w:val="0019157E"/>
    <w:rsid w:val="001A2243"/>
    <w:rsid w:val="001A7CED"/>
    <w:rsid w:val="001B2FDC"/>
    <w:rsid w:val="001B48AA"/>
    <w:rsid w:val="001C1BAF"/>
    <w:rsid w:val="001D149C"/>
    <w:rsid w:val="001E4FB1"/>
    <w:rsid w:val="002015DA"/>
    <w:rsid w:val="002028D2"/>
    <w:rsid w:val="0023037E"/>
    <w:rsid w:val="00242602"/>
    <w:rsid w:val="00245468"/>
    <w:rsid w:val="00246858"/>
    <w:rsid w:val="00260F71"/>
    <w:rsid w:val="002611E6"/>
    <w:rsid w:val="002623E4"/>
    <w:rsid w:val="00265CBD"/>
    <w:rsid w:val="0027179B"/>
    <w:rsid w:val="00273257"/>
    <w:rsid w:val="002858FD"/>
    <w:rsid w:val="0029781D"/>
    <w:rsid w:val="002A720A"/>
    <w:rsid w:val="002B3B93"/>
    <w:rsid w:val="002C3160"/>
    <w:rsid w:val="002C446E"/>
    <w:rsid w:val="002D268D"/>
    <w:rsid w:val="002D6DE6"/>
    <w:rsid w:val="002D7AD2"/>
    <w:rsid w:val="002E0EE5"/>
    <w:rsid w:val="002F1A5F"/>
    <w:rsid w:val="002F2A30"/>
    <w:rsid w:val="00301581"/>
    <w:rsid w:val="003048D0"/>
    <w:rsid w:val="00313C35"/>
    <w:rsid w:val="00320B05"/>
    <w:rsid w:val="0034753F"/>
    <w:rsid w:val="00352711"/>
    <w:rsid w:val="003548CC"/>
    <w:rsid w:val="00363B25"/>
    <w:rsid w:val="003833BA"/>
    <w:rsid w:val="003839CD"/>
    <w:rsid w:val="00390470"/>
    <w:rsid w:val="00392B9D"/>
    <w:rsid w:val="00392C12"/>
    <w:rsid w:val="0039564D"/>
    <w:rsid w:val="00395789"/>
    <w:rsid w:val="00395F83"/>
    <w:rsid w:val="003B11E7"/>
    <w:rsid w:val="003C1B16"/>
    <w:rsid w:val="003C712D"/>
    <w:rsid w:val="003C73F1"/>
    <w:rsid w:val="003F0C3F"/>
    <w:rsid w:val="003F1150"/>
    <w:rsid w:val="004015C9"/>
    <w:rsid w:val="00407EAC"/>
    <w:rsid w:val="00421D06"/>
    <w:rsid w:val="00432376"/>
    <w:rsid w:val="004367C4"/>
    <w:rsid w:val="00436C03"/>
    <w:rsid w:val="0043717D"/>
    <w:rsid w:val="00452987"/>
    <w:rsid w:val="004570FD"/>
    <w:rsid w:val="00462511"/>
    <w:rsid w:val="00463038"/>
    <w:rsid w:val="0047082E"/>
    <w:rsid w:val="004853DB"/>
    <w:rsid w:val="004A205B"/>
    <w:rsid w:val="004A3EA2"/>
    <w:rsid w:val="004A6281"/>
    <w:rsid w:val="004B1686"/>
    <w:rsid w:val="004B5AD2"/>
    <w:rsid w:val="004E0E47"/>
    <w:rsid w:val="00535385"/>
    <w:rsid w:val="00536E6E"/>
    <w:rsid w:val="00541177"/>
    <w:rsid w:val="005412F4"/>
    <w:rsid w:val="00542B6A"/>
    <w:rsid w:val="00555A28"/>
    <w:rsid w:val="00566520"/>
    <w:rsid w:val="005744AF"/>
    <w:rsid w:val="00584F15"/>
    <w:rsid w:val="00587D95"/>
    <w:rsid w:val="00597251"/>
    <w:rsid w:val="005A0AAA"/>
    <w:rsid w:val="005A5EBD"/>
    <w:rsid w:val="005B3231"/>
    <w:rsid w:val="005B6CF1"/>
    <w:rsid w:val="005C1372"/>
    <w:rsid w:val="005C7E87"/>
    <w:rsid w:val="005D3DBE"/>
    <w:rsid w:val="005D69CE"/>
    <w:rsid w:val="005D6BA4"/>
    <w:rsid w:val="00600943"/>
    <w:rsid w:val="00603D6A"/>
    <w:rsid w:val="006112B9"/>
    <w:rsid w:val="00614A19"/>
    <w:rsid w:val="00623848"/>
    <w:rsid w:val="006256E9"/>
    <w:rsid w:val="00632BF9"/>
    <w:rsid w:val="0063655D"/>
    <w:rsid w:val="00636688"/>
    <w:rsid w:val="00637F8A"/>
    <w:rsid w:val="00640B02"/>
    <w:rsid w:val="0064740B"/>
    <w:rsid w:val="00651EF3"/>
    <w:rsid w:val="00656967"/>
    <w:rsid w:val="00657343"/>
    <w:rsid w:val="00663197"/>
    <w:rsid w:val="00681731"/>
    <w:rsid w:val="00690499"/>
    <w:rsid w:val="006B3E44"/>
    <w:rsid w:val="006B5C32"/>
    <w:rsid w:val="006C60C3"/>
    <w:rsid w:val="006D1A06"/>
    <w:rsid w:val="006D2114"/>
    <w:rsid w:val="006D7ABB"/>
    <w:rsid w:val="006E0470"/>
    <w:rsid w:val="006E55A3"/>
    <w:rsid w:val="006E74AA"/>
    <w:rsid w:val="006F0BB8"/>
    <w:rsid w:val="00703C41"/>
    <w:rsid w:val="00705029"/>
    <w:rsid w:val="007112AA"/>
    <w:rsid w:val="00715CB8"/>
    <w:rsid w:val="00716488"/>
    <w:rsid w:val="00725C55"/>
    <w:rsid w:val="00735A61"/>
    <w:rsid w:val="00737776"/>
    <w:rsid w:val="007400B1"/>
    <w:rsid w:val="00740278"/>
    <w:rsid w:val="0075048F"/>
    <w:rsid w:val="00756F81"/>
    <w:rsid w:val="007604E5"/>
    <w:rsid w:val="00764B83"/>
    <w:rsid w:val="00771E60"/>
    <w:rsid w:val="00774B06"/>
    <w:rsid w:val="007762DB"/>
    <w:rsid w:val="007764F8"/>
    <w:rsid w:val="007947D5"/>
    <w:rsid w:val="007A2A82"/>
    <w:rsid w:val="007A5266"/>
    <w:rsid w:val="007B0EE1"/>
    <w:rsid w:val="007D26B8"/>
    <w:rsid w:val="007D36D0"/>
    <w:rsid w:val="007D3963"/>
    <w:rsid w:val="007D5DB3"/>
    <w:rsid w:val="007E1CA7"/>
    <w:rsid w:val="007F211B"/>
    <w:rsid w:val="007F6A10"/>
    <w:rsid w:val="007F768D"/>
    <w:rsid w:val="00802F6A"/>
    <w:rsid w:val="00815F0B"/>
    <w:rsid w:val="0082050E"/>
    <w:rsid w:val="00830440"/>
    <w:rsid w:val="00832B2C"/>
    <w:rsid w:val="00833251"/>
    <w:rsid w:val="0084187A"/>
    <w:rsid w:val="0085304C"/>
    <w:rsid w:val="008642B1"/>
    <w:rsid w:val="00873232"/>
    <w:rsid w:val="00880BF4"/>
    <w:rsid w:val="00884E63"/>
    <w:rsid w:val="00887219"/>
    <w:rsid w:val="0089510E"/>
    <w:rsid w:val="008A2C34"/>
    <w:rsid w:val="008A7846"/>
    <w:rsid w:val="008B5B14"/>
    <w:rsid w:val="008C0B91"/>
    <w:rsid w:val="008C105D"/>
    <w:rsid w:val="008C34E2"/>
    <w:rsid w:val="008C696C"/>
    <w:rsid w:val="008C7115"/>
    <w:rsid w:val="008F7A86"/>
    <w:rsid w:val="00902C54"/>
    <w:rsid w:val="0091074E"/>
    <w:rsid w:val="00910C80"/>
    <w:rsid w:val="0091793F"/>
    <w:rsid w:val="009216B7"/>
    <w:rsid w:val="00926022"/>
    <w:rsid w:val="009261B7"/>
    <w:rsid w:val="00934F3E"/>
    <w:rsid w:val="0094220B"/>
    <w:rsid w:val="00943609"/>
    <w:rsid w:val="00965A68"/>
    <w:rsid w:val="00967D6C"/>
    <w:rsid w:val="009764AC"/>
    <w:rsid w:val="009A0120"/>
    <w:rsid w:val="009A34F8"/>
    <w:rsid w:val="009A3734"/>
    <w:rsid w:val="009A5AF3"/>
    <w:rsid w:val="009C01B5"/>
    <w:rsid w:val="009C2832"/>
    <w:rsid w:val="009C7545"/>
    <w:rsid w:val="009C7B13"/>
    <w:rsid w:val="009D6141"/>
    <w:rsid w:val="009E0528"/>
    <w:rsid w:val="009E280E"/>
    <w:rsid w:val="009E50A5"/>
    <w:rsid w:val="009E59EC"/>
    <w:rsid w:val="009E62E7"/>
    <w:rsid w:val="009F4B55"/>
    <w:rsid w:val="00A06049"/>
    <w:rsid w:val="00A154E4"/>
    <w:rsid w:val="00A31708"/>
    <w:rsid w:val="00A375C3"/>
    <w:rsid w:val="00A51055"/>
    <w:rsid w:val="00A6685F"/>
    <w:rsid w:val="00A6700A"/>
    <w:rsid w:val="00A77708"/>
    <w:rsid w:val="00A9449C"/>
    <w:rsid w:val="00A96D5A"/>
    <w:rsid w:val="00A97B56"/>
    <w:rsid w:val="00A97E06"/>
    <w:rsid w:val="00AB078C"/>
    <w:rsid w:val="00AB6CC1"/>
    <w:rsid w:val="00AD09F3"/>
    <w:rsid w:val="00AD371D"/>
    <w:rsid w:val="00AF3658"/>
    <w:rsid w:val="00B06DA1"/>
    <w:rsid w:val="00B13ED9"/>
    <w:rsid w:val="00B154BE"/>
    <w:rsid w:val="00B16E8C"/>
    <w:rsid w:val="00B24532"/>
    <w:rsid w:val="00B25686"/>
    <w:rsid w:val="00B32FBD"/>
    <w:rsid w:val="00B353BF"/>
    <w:rsid w:val="00B37BD1"/>
    <w:rsid w:val="00B47A1E"/>
    <w:rsid w:val="00B85B07"/>
    <w:rsid w:val="00BA3CAD"/>
    <w:rsid w:val="00BA3DEA"/>
    <w:rsid w:val="00BB0CA3"/>
    <w:rsid w:val="00BB4BC6"/>
    <w:rsid w:val="00BC5DD9"/>
    <w:rsid w:val="00BC61F0"/>
    <w:rsid w:val="00BF2285"/>
    <w:rsid w:val="00BF30C5"/>
    <w:rsid w:val="00C07B22"/>
    <w:rsid w:val="00C12239"/>
    <w:rsid w:val="00C211F7"/>
    <w:rsid w:val="00C22CEC"/>
    <w:rsid w:val="00C33A20"/>
    <w:rsid w:val="00C366FA"/>
    <w:rsid w:val="00C504AE"/>
    <w:rsid w:val="00C67B94"/>
    <w:rsid w:val="00C76A43"/>
    <w:rsid w:val="00C81D7E"/>
    <w:rsid w:val="00C81D9F"/>
    <w:rsid w:val="00C87CD1"/>
    <w:rsid w:val="00C90C8A"/>
    <w:rsid w:val="00C93210"/>
    <w:rsid w:val="00CA46FE"/>
    <w:rsid w:val="00CB4B39"/>
    <w:rsid w:val="00CC3134"/>
    <w:rsid w:val="00CC3F71"/>
    <w:rsid w:val="00CC4160"/>
    <w:rsid w:val="00CC719A"/>
    <w:rsid w:val="00CD098E"/>
    <w:rsid w:val="00CE0037"/>
    <w:rsid w:val="00CE4DFE"/>
    <w:rsid w:val="00CF3E47"/>
    <w:rsid w:val="00CF6F39"/>
    <w:rsid w:val="00D02D3E"/>
    <w:rsid w:val="00D27540"/>
    <w:rsid w:val="00D3381F"/>
    <w:rsid w:val="00D3628D"/>
    <w:rsid w:val="00D377E3"/>
    <w:rsid w:val="00D44D2E"/>
    <w:rsid w:val="00D46A27"/>
    <w:rsid w:val="00D47459"/>
    <w:rsid w:val="00D47D3E"/>
    <w:rsid w:val="00D551CF"/>
    <w:rsid w:val="00D65493"/>
    <w:rsid w:val="00D74969"/>
    <w:rsid w:val="00D842C9"/>
    <w:rsid w:val="00D84A21"/>
    <w:rsid w:val="00D8743B"/>
    <w:rsid w:val="00DC7ADD"/>
    <w:rsid w:val="00DE255F"/>
    <w:rsid w:val="00DE5063"/>
    <w:rsid w:val="00DF6043"/>
    <w:rsid w:val="00DF7A1C"/>
    <w:rsid w:val="00E00636"/>
    <w:rsid w:val="00E01CE6"/>
    <w:rsid w:val="00E1125D"/>
    <w:rsid w:val="00E14074"/>
    <w:rsid w:val="00E14D95"/>
    <w:rsid w:val="00E221D4"/>
    <w:rsid w:val="00E44DB3"/>
    <w:rsid w:val="00E500B0"/>
    <w:rsid w:val="00E529DB"/>
    <w:rsid w:val="00E65894"/>
    <w:rsid w:val="00E75149"/>
    <w:rsid w:val="00E7551F"/>
    <w:rsid w:val="00E75C4A"/>
    <w:rsid w:val="00E90389"/>
    <w:rsid w:val="00E957FE"/>
    <w:rsid w:val="00EA53A3"/>
    <w:rsid w:val="00EC63AA"/>
    <w:rsid w:val="00EE41C0"/>
    <w:rsid w:val="00EF6B6A"/>
    <w:rsid w:val="00F23A04"/>
    <w:rsid w:val="00F24952"/>
    <w:rsid w:val="00F252E2"/>
    <w:rsid w:val="00F31B0F"/>
    <w:rsid w:val="00F359AD"/>
    <w:rsid w:val="00F40548"/>
    <w:rsid w:val="00F45E6F"/>
    <w:rsid w:val="00F46C2D"/>
    <w:rsid w:val="00F671DE"/>
    <w:rsid w:val="00F71745"/>
    <w:rsid w:val="00F77545"/>
    <w:rsid w:val="00F8259E"/>
    <w:rsid w:val="00F918C8"/>
    <w:rsid w:val="00FA2612"/>
    <w:rsid w:val="00FB4DA2"/>
    <w:rsid w:val="00FB65C4"/>
    <w:rsid w:val="00FC4FEC"/>
    <w:rsid w:val="00FD3E68"/>
    <w:rsid w:val="00FE0032"/>
    <w:rsid w:val="00FF33BC"/>
    <w:rsid w:val="00FF4A96"/>
    <w:rsid w:val="0880B36A"/>
    <w:rsid w:val="093F219A"/>
    <w:rsid w:val="0CBC5622"/>
    <w:rsid w:val="0D2059D3"/>
    <w:rsid w:val="0D99B1AD"/>
    <w:rsid w:val="0D9A29C2"/>
    <w:rsid w:val="11B13804"/>
    <w:rsid w:val="15470DBC"/>
    <w:rsid w:val="154D1526"/>
    <w:rsid w:val="17BB9297"/>
    <w:rsid w:val="1860EF09"/>
    <w:rsid w:val="1ACA79D3"/>
    <w:rsid w:val="1C09896C"/>
    <w:rsid w:val="2041C3E7"/>
    <w:rsid w:val="21D64419"/>
    <w:rsid w:val="2ADE2AA1"/>
    <w:rsid w:val="2CE6C56F"/>
    <w:rsid w:val="2E9DCD26"/>
    <w:rsid w:val="363ACEF3"/>
    <w:rsid w:val="363ED284"/>
    <w:rsid w:val="3C61A162"/>
    <w:rsid w:val="3D2D603F"/>
    <w:rsid w:val="4026CEAB"/>
    <w:rsid w:val="42CD0D55"/>
    <w:rsid w:val="4453B120"/>
    <w:rsid w:val="519327C6"/>
    <w:rsid w:val="662C6CFE"/>
    <w:rsid w:val="6A83C217"/>
    <w:rsid w:val="71120800"/>
    <w:rsid w:val="75B78DC8"/>
    <w:rsid w:val="76C7D15F"/>
    <w:rsid w:val="79EDC6A2"/>
    <w:rsid w:val="7C014A31"/>
    <w:rsid w:val="7E31A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0BDED"/>
  <w15:chartTrackingRefBased/>
  <w15:docId w15:val="{7B74F290-F49C-4305-B8BC-57B17902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rsid w:val="004367C4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Contractstyle"/>
    <w:link w:val="Overskrift1Tegn"/>
    <w:uiPriority w:val="9"/>
    <w:qFormat/>
    <w:rsid w:val="00DF7A1C"/>
    <w:pPr>
      <w:keepNext/>
      <w:spacing w:before="240" w:after="120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28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28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28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28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28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  <w:spacing w:before="0" w:after="0"/>
    </w:pPr>
    <w:rPr>
      <w:rFonts w:cs="Arial"/>
      <w:sz w:val="16"/>
      <w:szCs w:val="16"/>
      <w:lang w:val="en-US"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header0" w:customStyle="1">
    <w:name w:val="header0"/>
    <w:pPr>
      <w:pBdr>
        <w:bottom w:val="single" w:color="auto" w:sz="6" w:space="1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unntekst">
    <w:name w:val="footer"/>
    <w:basedOn w:val="Normal"/>
    <w:pPr>
      <w:tabs>
        <w:tab w:val="left" w:pos="6804"/>
      </w:tabs>
    </w:pPr>
    <w:rPr>
      <w:sz w:val="16"/>
    </w:rPr>
  </w:style>
  <w:style w:type="character" w:styleId="Sidetal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4367C4"/>
    <w:pPr>
      <w:spacing w:before="240" w:after="360"/>
      <w:outlineLvl w:val="0"/>
    </w:pPr>
    <w:rPr>
      <w:rFonts w:cs="Arial"/>
      <w:b/>
      <w:bCs/>
      <w:kern w:val="28"/>
      <w:sz w:val="32"/>
      <w:szCs w:val="32"/>
      <w:lang w:val="nb-NO" w:eastAsia="nb-NO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sid w:val="00D27540"/>
    <w:rPr>
      <w:rFonts w:ascii="Tahoma" w:hAnsi="Tahoma" w:cs="Tahoma"/>
      <w:sz w:val="16"/>
      <w:szCs w:val="16"/>
    </w:rPr>
  </w:style>
  <w:style w:type="paragraph" w:styleId="Kontraktstil-nsb" w:customStyle="1">
    <w:name w:val="Kontraktstil-nsb"/>
    <w:basedOn w:val="Normal"/>
    <w:qFormat/>
    <w:rsid w:val="00320B05"/>
    <w:pPr>
      <w:tabs>
        <w:tab w:val="left" w:pos="720"/>
      </w:tabs>
      <w:spacing w:before="0" w:after="240"/>
    </w:pPr>
    <w:rPr>
      <w:lang w:val="nb-NO"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67B94"/>
    <w:pPr>
      <w:keepLines/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367C4"/>
    <w:pPr>
      <w:widowControl w:val="0"/>
      <w:autoSpaceDE w:val="0"/>
      <w:autoSpaceDN w:val="0"/>
      <w:spacing w:before="0" w:after="0"/>
      <w:ind w:left="1199" w:hanging="661"/>
    </w:pPr>
    <w:rPr>
      <w:rFonts w:eastAsia="Calibri" w:cs="Arial"/>
      <w:szCs w:val="22"/>
      <w:lang w:val="nb" w:eastAsia="nb" w:bidi="nb"/>
    </w:rPr>
  </w:style>
  <w:style w:type="paragraph" w:styleId="Merknadstekst">
    <w:name w:val="annotation text"/>
    <w:basedOn w:val="Normal"/>
    <w:link w:val="MerknadstekstTegn"/>
    <w:uiPriority w:val="99"/>
    <w:unhideWhenUsed/>
    <w:rsid w:val="00F40548"/>
  </w:style>
  <w:style w:type="character" w:styleId="MerknadstekstTegn" w:customStyle="1">
    <w:name w:val="Merknadstekst Tegn"/>
    <w:basedOn w:val="Standardskriftforavsnitt"/>
    <w:link w:val="Merknadstekst"/>
    <w:uiPriority w:val="99"/>
    <w:rsid w:val="00F40548"/>
    <w:rPr>
      <w:rFonts w:ascii="Arial" w:hAnsi="Arial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4054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40548"/>
    <w:rPr>
      <w:rFonts w:ascii="Arial" w:hAnsi="Arial"/>
      <w:b/>
      <w:bCs/>
      <w:lang w:val="en-GB" w:eastAsia="en-US"/>
    </w:rPr>
  </w:style>
  <w:style w:type="character" w:styleId="Omtale">
    <w:name w:val="Mention"/>
    <w:basedOn w:val="Standardskriftforavsnitt"/>
    <w:uiPriority w:val="99"/>
    <w:unhideWhenUsed/>
    <w:rsid w:val="00F40548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F40548"/>
    <w:rPr>
      <w:rFonts w:ascii="Arial" w:hAnsi="Arial"/>
      <w:lang w:val="en-GB" w:eastAsia="en-US"/>
    </w:rPr>
  </w:style>
  <w:style w:type="character" w:styleId="BobletekstTegn" w:customStyle="1">
    <w:name w:val="Bobletekst Tegn"/>
    <w:link w:val="Bobletekst"/>
    <w:uiPriority w:val="99"/>
    <w:semiHidden/>
    <w:rsid w:val="00600943"/>
    <w:rPr>
      <w:rFonts w:ascii="Tahoma" w:hAnsi="Tahoma" w:cs="Tahoma"/>
      <w:sz w:val="16"/>
      <w:szCs w:val="16"/>
      <w:lang w:val="en-GB" w:eastAsia="en-US"/>
    </w:rPr>
  </w:style>
  <w:style w:type="paragraph" w:styleId="Tabell" w:customStyle="1">
    <w:name w:val="Tabell"/>
    <w:basedOn w:val="Normal"/>
    <w:link w:val="TabellChar"/>
    <w:qFormat/>
    <w:rsid w:val="00600943"/>
    <w:pPr>
      <w:widowControl w:val="0"/>
      <w:spacing w:before="0" w:after="0" w:line="264" w:lineRule="auto"/>
    </w:pPr>
    <w:rPr>
      <w:rFonts w:asciiTheme="minorHAnsi" w:hAnsiTheme="minorHAnsi"/>
      <w:lang w:val="nb-NO"/>
    </w:rPr>
  </w:style>
  <w:style w:type="character" w:styleId="TabellChar" w:customStyle="1">
    <w:name w:val="Tabell Char"/>
    <w:basedOn w:val="Standardskriftforavsnitt"/>
    <w:link w:val="Tabell"/>
    <w:rsid w:val="00600943"/>
    <w:rPr>
      <w:rFonts w:asciiTheme="minorHAnsi" w:hAnsiTheme="minorHAnsi"/>
      <w:sz w:val="22"/>
      <w:lang w:eastAsia="en-US"/>
    </w:rPr>
  </w:style>
  <w:style w:type="character" w:styleId="ListeavsnittTegn" w:customStyle="1">
    <w:name w:val="Listeavsnitt Tegn"/>
    <w:link w:val="Listeavsnitt"/>
    <w:uiPriority w:val="34"/>
    <w:rsid w:val="00A77708"/>
    <w:rPr>
      <w:rFonts w:ascii="Arial" w:hAnsi="Arial" w:eastAsia="Calibri" w:cs="Arial"/>
      <w:sz w:val="22"/>
      <w:szCs w:val="22"/>
      <w:lang w:val="nb" w:eastAsia="nb" w:bidi="n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D842C9"/>
    <w:rPr>
      <w:rFonts w:ascii="Arial" w:hAnsi="Arial"/>
      <w:b/>
      <w:kern w:val="28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>Tommy Nysveen</DisplayName>
        <AccountId>272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B09F8A-5B8C-426E-9700-4A1EEF159FE3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2.xml><?xml version="1.0" encoding="utf-8"?>
<ds:datastoreItem xmlns:ds="http://schemas.openxmlformats.org/officeDocument/2006/customXml" ds:itemID="{D60A048E-03D6-4B5B-BE8B-3E83D7BCA7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99C13-882F-419D-9A07-77D4375761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200348-7BF4-4821-AAFE-6234604AA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21f4fb-bcab-433c-ae95-c2741b638c0f"/>
    <ds:schemaRef ds:uri="9ec22105-ae93-4925-b29c-6e18605e89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Kristoffer Cyrille Nolin</lastModifiedBy>
  <revision>21</revision>
  <lastPrinted>1900-01-01T08:00:00.0000000Z</lastPrinted>
  <dcterms:created xsi:type="dcterms:W3CDTF">2025-01-27T14:26:00.0000000Z</dcterms:created>
  <dcterms:modified xsi:type="dcterms:W3CDTF">2026-06-26T07:50:47.2541064Z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MediaServiceImageTags">
    <vt:lpwstr/>
  </property>
</Properties>
</file>